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D083B" w14:textId="77777777" w:rsidR="00D52EBA" w:rsidRDefault="00671537" w:rsidP="00671537">
      <w:pPr>
        <w:jc w:val="right"/>
      </w:pPr>
      <w:r>
        <w:t>Projektas</w:t>
      </w:r>
    </w:p>
    <w:p w14:paraId="21E1B273" w14:textId="77777777" w:rsidR="00F144FA" w:rsidRDefault="00F144FA" w:rsidP="0006148A">
      <w:pPr>
        <w:jc w:val="center"/>
      </w:pPr>
    </w:p>
    <w:p w14:paraId="6A87B8B8" w14:textId="77777777" w:rsidR="00CC59D4" w:rsidRPr="001236EA" w:rsidRDefault="00CC59D4" w:rsidP="00CC59D4">
      <w:pPr>
        <w:jc w:val="center"/>
        <w:rPr>
          <w:b/>
          <w:bCs/>
          <w:color w:val="000000"/>
          <w:sz w:val="28"/>
          <w:szCs w:val="28"/>
        </w:rPr>
      </w:pPr>
      <w:r w:rsidRPr="001236EA">
        <w:rPr>
          <w:b/>
          <w:bCs/>
          <w:color w:val="000000"/>
          <w:sz w:val="28"/>
          <w:szCs w:val="28"/>
        </w:rPr>
        <w:t>SKUODO RAJONO SAVIVALDYBĖS TARYBA</w:t>
      </w:r>
    </w:p>
    <w:p w14:paraId="73C66DF7" w14:textId="77777777" w:rsidR="00CC59D4" w:rsidRPr="001236EA" w:rsidRDefault="00CC59D4" w:rsidP="00CC59D4">
      <w:pPr>
        <w:jc w:val="center"/>
        <w:rPr>
          <w:b/>
          <w:bCs/>
          <w:color w:val="000000"/>
          <w:sz w:val="28"/>
          <w:szCs w:val="28"/>
        </w:rPr>
      </w:pPr>
    </w:p>
    <w:p w14:paraId="1E7597FD" w14:textId="77777777" w:rsidR="008E5BD6" w:rsidRPr="001236EA" w:rsidRDefault="00CC59D4" w:rsidP="00671537">
      <w:pPr>
        <w:jc w:val="center"/>
        <w:rPr>
          <w:b/>
          <w:bCs/>
          <w:color w:val="000000"/>
        </w:rPr>
      </w:pPr>
      <w:r w:rsidRPr="001236EA">
        <w:rPr>
          <w:b/>
          <w:bCs/>
          <w:color w:val="000000"/>
        </w:rPr>
        <w:t>SPRENDIMAS</w:t>
      </w:r>
    </w:p>
    <w:p w14:paraId="2054971C" w14:textId="77777777" w:rsidR="008E5BD6" w:rsidRPr="001236EA" w:rsidRDefault="008E5BD6" w:rsidP="00671537">
      <w:pPr>
        <w:tabs>
          <w:tab w:val="right" w:pos="9638"/>
        </w:tabs>
        <w:ind w:right="-105"/>
        <w:jc w:val="center"/>
        <w:rPr>
          <w:b/>
          <w:bCs/>
          <w:color w:val="000000"/>
          <w:lang w:eastAsia="de-DE"/>
        </w:rPr>
      </w:pPr>
      <w:r w:rsidRPr="001236EA">
        <w:rPr>
          <w:b/>
          <w:color w:val="000000"/>
          <w:lang w:eastAsia="de-DE"/>
        </w:rPr>
        <w:t xml:space="preserve">DĖL SKUODO RAJONO SAVIVALDYBĖS TARYBOS </w:t>
      </w:r>
      <w:r w:rsidRPr="001236EA">
        <w:rPr>
          <w:b/>
          <w:bCs/>
          <w:color w:val="000000"/>
          <w:lang w:eastAsia="de-DE"/>
        </w:rPr>
        <w:t>2026 M. VASARIO 26 D. SPRENDIMO NR. T9-36 „</w:t>
      </w:r>
      <w:r w:rsidRPr="001236EA">
        <w:rPr>
          <w:b/>
          <w:bCs/>
          <w:color w:val="000000"/>
        </w:rPr>
        <w:t>DĖL SKUODO RAJONO SAVIVALDYBĖS VIETINĖS REIKŠMĖS KELIŲ OBJEKTŲ FINANSAVIMO 2026–2028 METŲ PRIORITETINĖS EILĖS PATVIRTINIMO</w:t>
      </w:r>
      <w:r w:rsidRPr="001236EA">
        <w:rPr>
          <w:b/>
          <w:color w:val="000000"/>
          <w:lang w:eastAsia="de-DE"/>
        </w:rPr>
        <w:t>“ PAKEITIMO</w:t>
      </w:r>
    </w:p>
    <w:p w14:paraId="6835CA9C" w14:textId="77777777" w:rsidR="00CC59D4" w:rsidRPr="001236EA" w:rsidRDefault="00CC59D4" w:rsidP="008E5BD6">
      <w:pPr>
        <w:rPr>
          <w:b/>
          <w:bCs/>
          <w:color w:val="000000"/>
          <w:sz w:val="28"/>
          <w:szCs w:val="28"/>
        </w:rPr>
      </w:pPr>
    </w:p>
    <w:p w14:paraId="72AAC0C6" w14:textId="4DD23745" w:rsidR="00CC59D4" w:rsidRPr="001236EA" w:rsidRDefault="00CC59D4" w:rsidP="00CC59D4">
      <w:pPr>
        <w:jc w:val="center"/>
        <w:rPr>
          <w:color w:val="000000"/>
        </w:rPr>
      </w:pPr>
      <w:r w:rsidRPr="001236EA">
        <w:rPr>
          <w:color w:val="000000"/>
        </w:rPr>
        <w:t xml:space="preserve">2026 m. </w:t>
      </w:r>
      <w:r w:rsidR="008E5BD6" w:rsidRPr="001236EA">
        <w:rPr>
          <w:color w:val="000000"/>
        </w:rPr>
        <w:t>rugpjūčio</w:t>
      </w:r>
      <w:r w:rsidRPr="001236EA">
        <w:rPr>
          <w:color w:val="000000"/>
        </w:rPr>
        <w:t xml:space="preserve"> </w:t>
      </w:r>
      <w:r w:rsidR="0095163B">
        <w:rPr>
          <w:color w:val="000000"/>
        </w:rPr>
        <w:t xml:space="preserve">17 </w:t>
      </w:r>
      <w:r w:rsidRPr="001236EA">
        <w:rPr>
          <w:color w:val="000000"/>
        </w:rPr>
        <w:t>d. Nr. T</w:t>
      </w:r>
      <w:r w:rsidR="0095163B">
        <w:rPr>
          <w:color w:val="000000"/>
        </w:rPr>
        <w:t>10</w:t>
      </w:r>
      <w:r w:rsidR="0006148A" w:rsidRPr="001236EA">
        <w:rPr>
          <w:color w:val="000000"/>
        </w:rPr>
        <w:t>-</w:t>
      </w:r>
      <w:r w:rsidR="0095163B">
        <w:rPr>
          <w:color w:val="000000"/>
        </w:rPr>
        <w:t>142</w:t>
      </w:r>
    </w:p>
    <w:p w14:paraId="1BB260AC" w14:textId="77777777" w:rsidR="00CC59D4" w:rsidRPr="001236EA" w:rsidRDefault="00CC59D4" w:rsidP="00CC59D4">
      <w:pPr>
        <w:jc w:val="center"/>
        <w:rPr>
          <w:b/>
          <w:bCs/>
          <w:color w:val="000000"/>
          <w:sz w:val="28"/>
          <w:szCs w:val="28"/>
        </w:rPr>
      </w:pPr>
      <w:r w:rsidRPr="001236EA">
        <w:rPr>
          <w:color w:val="000000"/>
        </w:rPr>
        <w:t>Skuodas</w:t>
      </w:r>
    </w:p>
    <w:p w14:paraId="253359F6" w14:textId="77777777" w:rsidR="00CC59D4" w:rsidRPr="001236EA" w:rsidRDefault="00CC59D4" w:rsidP="00CC59D4">
      <w:pPr>
        <w:jc w:val="center"/>
        <w:rPr>
          <w:color w:val="000000"/>
        </w:rPr>
      </w:pPr>
    </w:p>
    <w:p w14:paraId="3E0F040A" w14:textId="77777777" w:rsidR="008A5244" w:rsidRPr="001236EA" w:rsidRDefault="008A5244" w:rsidP="008A5244">
      <w:pPr>
        <w:shd w:val="clear" w:color="auto" w:fill="FFFFFF"/>
        <w:ind w:firstLine="1247"/>
        <w:jc w:val="both"/>
        <w:rPr>
          <w:color w:val="000000"/>
          <w:lang w:eastAsia="lt-LT"/>
        </w:rPr>
      </w:pPr>
      <w:r w:rsidRPr="001236EA">
        <w:rPr>
          <w:color w:val="000000"/>
          <w:lang w:eastAsia="lt-LT"/>
        </w:rPr>
        <w:t>Vadovaudamasi Lietuvos Respublikos vietos savivaldos įstatymo 15 straipsnio 4 dalimi, Lietuvos Respublikos kelių priežiūros ir plėtros programos finansavimo įstatymo 9 straipsnio 8 dalimi, Skuodo rajono savivaldybės tarybos 2022 m. vasario 24 d. sprendimu</w:t>
      </w:r>
      <w:r w:rsidR="00CC59D4" w:rsidRPr="001236EA">
        <w:rPr>
          <w:color w:val="000000"/>
          <w:lang w:eastAsia="lt-LT"/>
        </w:rPr>
        <w:t xml:space="preserve"> </w:t>
      </w:r>
      <w:bookmarkStart w:id="0" w:name="n_0"/>
      <w:r w:rsidR="00F144FA" w:rsidRPr="001236EA">
        <w:rPr>
          <w:color w:val="000000"/>
        </w:rPr>
        <w:t>Nr. T9-35</w:t>
      </w:r>
      <w:bookmarkEnd w:id="0"/>
      <w:r w:rsidR="00CC59D4" w:rsidRPr="001236EA">
        <w:rPr>
          <w:color w:val="000000"/>
        </w:rPr>
        <w:t xml:space="preserve"> </w:t>
      </w:r>
      <w:r w:rsidRPr="001236EA">
        <w:rPr>
          <w:color w:val="000000"/>
          <w:lang w:eastAsia="lt-LT"/>
        </w:rPr>
        <w:t>„Dėl Skuodo rajono savivaldybės kelių priežiūros ir plėtros programos finansavimo lėšų paskirstymo ir naudojimo tvarkos aprašo patvirtinimo“ patvirtinto Skuodo rajono savivaldybės kelių priežiūros ir plėtros programos finansavimo lėšų paskirstymo ir naudojimo tvarkos aprašo 12 punktu</w:t>
      </w:r>
      <w:r w:rsidR="001157FB">
        <w:rPr>
          <w:color w:val="000000"/>
          <w:lang w:eastAsia="lt-LT"/>
        </w:rPr>
        <w:t>,</w:t>
      </w:r>
      <w:r w:rsidRPr="001236EA">
        <w:rPr>
          <w:color w:val="000000"/>
          <w:lang w:eastAsia="lt-LT"/>
        </w:rPr>
        <w:t xml:space="preserve"> Skuodo rajono savivaldybės taryba</w:t>
      </w:r>
      <w:r w:rsidR="00CC59D4" w:rsidRPr="001236EA">
        <w:rPr>
          <w:color w:val="000000"/>
          <w:lang w:eastAsia="lt-LT"/>
        </w:rPr>
        <w:t xml:space="preserve"> </w:t>
      </w:r>
      <w:r w:rsidRPr="001236EA">
        <w:rPr>
          <w:color w:val="000000"/>
          <w:spacing w:val="60"/>
          <w:lang w:eastAsia="lt-LT"/>
        </w:rPr>
        <w:t>nusprendži</w:t>
      </w:r>
      <w:r w:rsidRPr="001236EA">
        <w:rPr>
          <w:color w:val="000000"/>
          <w:lang w:eastAsia="lt-LT"/>
        </w:rPr>
        <w:t>a:</w:t>
      </w:r>
    </w:p>
    <w:p w14:paraId="611ACD05" w14:textId="77777777" w:rsidR="008A5244" w:rsidRPr="001236EA" w:rsidRDefault="00640F9E" w:rsidP="008A5244">
      <w:pPr>
        <w:shd w:val="clear" w:color="auto" w:fill="FFFFFF"/>
        <w:ind w:firstLine="1247"/>
        <w:jc w:val="both"/>
        <w:rPr>
          <w:color w:val="000000"/>
          <w:lang w:eastAsia="lt-LT"/>
        </w:rPr>
      </w:pPr>
      <w:r w:rsidRPr="001236EA">
        <w:rPr>
          <w:color w:val="000000"/>
          <w:lang w:eastAsia="lt-LT"/>
        </w:rPr>
        <w:t xml:space="preserve">1. </w:t>
      </w:r>
      <w:r w:rsidR="001E3B36" w:rsidRPr="001236EA">
        <w:rPr>
          <w:color w:val="000000"/>
          <w:lang w:eastAsia="lt-LT"/>
        </w:rPr>
        <w:t xml:space="preserve">Pakeisti </w:t>
      </w:r>
      <w:r w:rsidR="001E3B36" w:rsidRPr="001236EA">
        <w:rPr>
          <w:color w:val="000000"/>
        </w:rPr>
        <w:t xml:space="preserve">Skuodo rajono savivaldybės vietinės reikšmės kelių objektų finansavimo 2026–2028 metų </w:t>
      </w:r>
      <w:r w:rsidRPr="00640F9E">
        <w:rPr>
          <w:color w:val="000000"/>
          <w:lang w:eastAsia="lt-LT"/>
        </w:rPr>
        <w:t>prioritetinę eilę</w:t>
      </w:r>
      <w:r w:rsidR="001E3B36" w:rsidRPr="001236EA">
        <w:rPr>
          <w:color w:val="000000"/>
          <w:lang w:eastAsia="lt-LT"/>
        </w:rPr>
        <w:t xml:space="preserve">, patvirtintą Skuodo rajono savivaldybės tarybos 2026 m. </w:t>
      </w:r>
      <w:r w:rsidR="00B807B7" w:rsidRPr="001236EA">
        <w:rPr>
          <w:color w:val="000000"/>
          <w:lang w:eastAsia="lt-LT"/>
        </w:rPr>
        <w:t>vasario</w:t>
      </w:r>
      <w:r w:rsidR="001E3B36" w:rsidRPr="001236EA">
        <w:rPr>
          <w:color w:val="000000"/>
          <w:lang w:eastAsia="lt-LT"/>
        </w:rPr>
        <w:t xml:space="preserve"> 2</w:t>
      </w:r>
      <w:r w:rsidR="00B807B7" w:rsidRPr="001236EA">
        <w:rPr>
          <w:color w:val="000000"/>
          <w:lang w:eastAsia="lt-LT"/>
        </w:rPr>
        <w:t>6</w:t>
      </w:r>
      <w:r w:rsidR="001E3B36" w:rsidRPr="001236EA">
        <w:rPr>
          <w:color w:val="000000"/>
          <w:lang w:eastAsia="lt-LT"/>
        </w:rPr>
        <w:t xml:space="preserve"> d. sprendimu </w:t>
      </w:r>
      <w:bookmarkStart w:id="1" w:name="n_2"/>
      <w:r w:rsidR="001E3B36" w:rsidRPr="001236EA">
        <w:rPr>
          <w:color w:val="000000"/>
          <w:lang w:eastAsia="lt-LT"/>
        </w:rPr>
        <w:t>Nr. T9-</w:t>
      </w:r>
      <w:bookmarkEnd w:id="1"/>
      <w:r w:rsidR="00B807B7" w:rsidRPr="001236EA">
        <w:rPr>
          <w:color w:val="000000"/>
          <w:lang w:eastAsia="lt-LT"/>
        </w:rPr>
        <w:t>36</w:t>
      </w:r>
      <w:r w:rsidR="001E3B36" w:rsidRPr="001236EA">
        <w:rPr>
          <w:color w:val="000000"/>
          <w:lang w:eastAsia="lt-LT"/>
        </w:rPr>
        <w:t xml:space="preserve"> „</w:t>
      </w:r>
      <w:r w:rsidRPr="001236EA">
        <w:rPr>
          <w:color w:val="000000"/>
        </w:rPr>
        <w:t>D</w:t>
      </w:r>
      <w:r w:rsidR="00B807B7" w:rsidRPr="001236EA">
        <w:rPr>
          <w:color w:val="000000"/>
        </w:rPr>
        <w:t xml:space="preserve">ėl </w:t>
      </w:r>
      <w:r w:rsidRPr="001236EA">
        <w:rPr>
          <w:color w:val="000000"/>
        </w:rPr>
        <w:t>S</w:t>
      </w:r>
      <w:r w:rsidR="00B807B7" w:rsidRPr="001236EA">
        <w:rPr>
          <w:color w:val="000000"/>
        </w:rPr>
        <w:t>kuodo rajono savivaldybės vietinės reikšmės kelių objektų finansavimo 2026–2028 metų prioritetinės eilės patvirtinimo</w:t>
      </w:r>
      <w:r w:rsidR="001E3B36" w:rsidRPr="001236EA">
        <w:rPr>
          <w:color w:val="000000"/>
          <w:lang w:eastAsia="lt-LT"/>
        </w:rPr>
        <w:t>“, ir išdėstyti j</w:t>
      </w:r>
      <w:r w:rsidR="00671537">
        <w:rPr>
          <w:color w:val="000000"/>
          <w:lang w:eastAsia="lt-LT"/>
        </w:rPr>
        <w:t>ą</w:t>
      </w:r>
      <w:r w:rsidR="001E3B36" w:rsidRPr="001236EA">
        <w:rPr>
          <w:color w:val="000000"/>
          <w:lang w:eastAsia="lt-LT"/>
        </w:rPr>
        <w:t xml:space="preserve"> nauja redakcija (pridedama).</w:t>
      </w:r>
    </w:p>
    <w:p w14:paraId="5C382D67" w14:textId="77777777" w:rsidR="008A5244" w:rsidRPr="008A5244" w:rsidRDefault="00640F9E" w:rsidP="008A5244">
      <w:pPr>
        <w:shd w:val="clear" w:color="auto" w:fill="FFFFFF"/>
        <w:ind w:firstLine="1247"/>
        <w:jc w:val="both"/>
        <w:rPr>
          <w:lang w:eastAsia="lt-LT"/>
        </w:rPr>
      </w:pPr>
      <w:r w:rsidRPr="001236EA">
        <w:rPr>
          <w:color w:val="000000"/>
          <w:lang w:eastAsia="lt-LT"/>
        </w:rPr>
        <w:t>2</w:t>
      </w:r>
      <w:r w:rsidR="008A5244" w:rsidRPr="001236EA">
        <w:rPr>
          <w:color w:val="000000"/>
          <w:lang w:eastAsia="lt-LT"/>
        </w:rPr>
        <w:t>.</w:t>
      </w:r>
      <w:r w:rsidRPr="001236EA">
        <w:rPr>
          <w:color w:val="000000"/>
          <w:lang w:eastAsia="lt-LT"/>
        </w:rPr>
        <w:t xml:space="preserve"> </w:t>
      </w:r>
      <w:r w:rsidR="008A5244" w:rsidRPr="001236EA">
        <w:rPr>
          <w:color w:val="000000"/>
          <w:lang w:eastAsia="lt-LT"/>
        </w:rPr>
        <w:t>Nurodyti, kad šis sprendimas gali būti skundžiamas Lietuvos</w:t>
      </w:r>
      <w:r w:rsidR="008A5244" w:rsidRPr="008A5244">
        <w:rPr>
          <w:lang w:eastAsia="lt-LT"/>
        </w:rPr>
        <w:t xml:space="preserve">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7232BA88" w14:textId="77777777" w:rsidR="008A5244" w:rsidRDefault="008A5244" w:rsidP="00CC59D4">
      <w:pPr>
        <w:shd w:val="clear" w:color="auto" w:fill="FFFFFF"/>
        <w:jc w:val="both"/>
        <w:rPr>
          <w:lang w:eastAsia="lt-LT"/>
        </w:rPr>
      </w:pPr>
    </w:p>
    <w:p w14:paraId="1F2AE5C0" w14:textId="77777777" w:rsidR="00640F9E" w:rsidRDefault="00640F9E" w:rsidP="00CC59D4">
      <w:pPr>
        <w:shd w:val="clear" w:color="auto" w:fill="FFFFFF"/>
        <w:jc w:val="both"/>
        <w:rPr>
          <w:lang w:eastAsia="lt-LT"/>
        </w:rPr>
      </w:pPr>
    </w:p>
    <w:p w14:paraId="53D736BC" w14:textId="77777777" w:rsidR="0095163B" w:rsidRPr="008A5244" w:rsidRDefault="0095163B" w:rsidP="00CC59D4">
      <w:pPr>
        <w:shd w:val="clear" w:color="auto" w:fill="FFFFFF"/>
        <w:jc w:val="both"/>
        <w:rPr>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163B" w14:paraId="7A23B367" w14:textId="77777777" w:rsidTr="0095163B">
        <w:tc>
          <w:tcPr>
            <w:tcW w:w="4814" w:type="dxa"/>
          </w:tcPr>
          <w:p w14:paraId="60B09056" w14:textId="7D4E6AB7" w:rsidR="0095163B" w:rsidRDefault="0095163B" w:rsidP="0095163B">
            <w:pPr>
              <w:tabs>
                <w:tab w:val="right" w:pos="9638"/>
              </w:tabs>
              <w:ind w:right="-105" w:hanging="105"/>
              <w:rPr>
                <w:lang w:eastAsia="lt-LT"/>
              </w:rPr>
            </w:pPr>
            <w:r>
              <w:rPr>
                <w:lang w:eastAsia="lt-LT"/>
              </w:rPr>
              <w:t>Savivaldybės meras</w:t>
            </w:r>
          </w:p>
        </w:tc>
        <w:tc>
          <w:tcPr>
            <w:tcW w:w="4815" w:type="dxa"/>
          </w:tcPr>
          <w:p w14:paraId="709E0B48" w14:textId="77777777" w:rsidR="0095163B" w:rsidRDefault="0095163B" w:rsidP="00F144FA">
            <w:pPr>
              <w:tabs>
                <w:tab w:val="right" w:pos="9638"/>
              </w:tabs>
              <w:ind w:right="-105"/>
              <w:rPr>
                <w:lang w:eastAsia="lt-LT"/>
              </w:rPr>
            </w:pPr>
          </w:p>
        </w:tc>
      </w:tr>
    </w:tbl>
    <w:p w14:paraId="4BBCB16B" w14:textId="149F3DBE" w:rsidR="008E5BD6" w:rsidRDefault="008E5BD6" w:rsidP="00F144FA">
      <w:pPr>
        <w:tabs>
          <w:tab w:val="right" w:pos="9638"/>
        </w:tabs>
        <w:ind w:right="-105"/>
        <w:rPr>
          <w:lang w:eastAsia="lt-LT"/>
        </w:rPr>
      </w:pPr>
    </w:p>
    <w:p w14:paraId="20EF3854" w14:textId="77777777" w:rsidR="00671537" w:rsidRDefault="00671537" w:rsidP="00F144FA">
      <w:pPr>
        <w:tabs>
          <w:tab w:val="right" w:pos="9638"/>
        </w:tabs>
        <w:ind w:right="-105"/>
        <w:rPr>
          <w:lang w:eastAsia="lt-LT"/>
        </w:rPr>
      </w:pPr>
    </w:p>
    <w:p w14:paraId="1450BBEB" w14:textId="77777777" w:rsidR="00671537" w:rsidRDefault="00671537" w:rsidP="00F144FA">
      <w:pPr>
        <w:tabs>
          <w:tab w:val="right" w:pos="9638"/>
        </w:tabs>
        <w:ind w:right="-105"/>
        <w:rPr>
          <w:lang w:eastAsia="lt-LT"/>
        </w:rPr>
      </w:pPr>
    </w:p>
    <w:p w14:paraId="7845F232" w14:textId="77777777" w:rsidR="00671537" w:rsidRDefault="00671537" w:rsidP="00F144FA">
      <w:pPr>
        <w:tabs>
          <w:tab w:val="right" w:pos="9638"/>
        </w:tabs>
        <w:ind w:right="-105"/>
        <w:rPr>
          <w:lang w:eastAsia="lt-LT"/>
        </w:rPr>
      </w:pPr>
    </w:p>
    <w:p w14:paraId="2E696179" w14:textId="77777777" w:rsidR="00671537" w:rsidRDefault="00671537" w:rsidP="00F144FA">
      <w:pPr>
        <w:tabs>
          <w:tab w:val="right" w:pos="9638"/>
        </w:tabs>
        <w:ind w:right="-105"/>
        <w:rPr>
          <w:lang w:eastAsia="lt-LT"/>
        </w:rPr>
      </w:pPr>
    </w:p>
    <w:p w14:paraId="1BCD3BCC" w14:textId="77777777" w:rsidR="00671537" w:rsidRDefault="00671537" w:rsidP="00F144FA">
      <w:pPr>
        <w:tabs>
          <w:tab w:val="right" w:pos="9638"/>
        </w:tabs>
        <w:ind w:right="-105"/>
        <w:rPr>
          <w:lang w:eastAsia="lt-LT"/>
        </w:rPr>
      </w:pPr>
    </w:p>
    <w:p w14:paraId="2B7BB69C" w14:textId="77777777" w:rsidR="00671537" w:rsidRDefault="00671537" w:rsidP="00F144FA">
      <w:pPr>
        <w:tabs>
          <w:tab w:val="right" w:pos="9638"/>
        </w:tabs>
        <w:ind w:right="-105"/>
        <w:rPr>
          <w:lang w:eastAsia="lt-LT"/>
        </w:rPr>
      </w:pPr>
    </w:p>
    <w:p w14:paraId="44194CAC" w14:textId="77777777" w:rsidR="00671537" w:rsidRDefault="00671537" w:rsidP="00F144FA">
      <w:pPr>
        <w:tabs>
          <w:tab w:val="right" w:pos="9638"/>
        </w:tabs>
        <w:ind w:right="-105"/>
        <w:rPr>
          <w:lang w:eastAsia="lt-LT"/>
        </w:rPr>
      </w:pPr>
    </w:p>
    <w:p w14:paraId="199F3FB3" w14:textId="77777777" w:rsidR="00671537" w:rsidRDefault="00671537" w:rsidP="00F144FA">
      <w:pPr>
        <w:tabs>
          <w:tab w:val="right" w:pos="9638"/>
        </w:tabs>
        <w:ind w:right="-105"/>
        <w:rPr>
          <w:lang w:eastAsia="lt-LT"/>
        </w:rPr>
      </w:pPr>
    </w:p>
    <w:p w14:paraId="0D5B6802" w14:textId="77777777" w:rsidR="00671537" w:rsidRDefault="00671537" w:rsidP="00F144FA">
      <w:pPr>
        <w:tabs>
          <w:tab w:val="right" w:pos="9638"/>
        </w:tabs>
        <w:ind w:right="-105"/>
        <w:rPr>
          <w:lang w:eastAsia="lt-LT"/>
        </w:rPr>
      </w:pPr>
    </w:p>
    <w:p w14:paraId="06B1CE20" w14:textId="77777777" w:rsidR="00671537" w:rsidRDefault="00671537" w:rsidP="00F144FA">
      <w:pPr>
        <w:tabs>
          <w:tab w:val="right" w:pos="9638"/>
        </w:tabs>
        <w:ind w:right="-105"/>
        <w:rPr>
          <w:lang w:eastAsia="lt-LT"/>
        </w:rPr>
      </w:pPr>
    </w:p>
    <w:p w14:paraId="537784A2" w14:textId="77777777" w:rsidR="00A75CDA" w:rsidRDefault="00A75CDA" w:rsidP="00F144FA">
      <w:pPr>
        <w:tabs>
          <w:tab w:val="right" w:pos="9638"/>
        </w:tabs>
        <w:ind w:right="-105"/>
        <w:rPr>
          <w:lang w:eastAsia="lt-LT"/>
        </w:rPr>
      </w:pPr>
    </w:p>
    <w:p w14:paraId="34452187" w14:textId="77777777" w:rsidR="00671537" w:rsidRDefault="00671537" w:rsidP="00F144FA">
      <w:pPr>
        <w:tabs>
          <w:tab w:val="right" w:pos="9638"/>
        </w:tabs>
        <w:ind w:right="-105"/>
        <w:rPr>
          <w:lang w:eastAsia="lt-LT"/>
        </w:rPr>
      </w:pPr>
    </w:p>
    <w:p w14:paraId="5B240298" w14:textId="77777777" w:rsidR="00671537" w:rsidRDefault="00671537" w:rsidP="00F144FA">
      <w:pPr>
        <w:tabs>
          <w:tab w:val="right" w:pos="9638"/>
        </w:tabs>
        <w:ind w:right="-105"/>
        <w:rPr>
          <w:lang w:eastAsia="lt-LT"/>
        </w:rPr>
      </w:pPr>
    </w:p>
    <w:p w14:paraId="0F847729" w14:textId="77777777" w:rsidR="00671537" w:rsidRDefault="00671537" w:rsidP="00F144FA">
      <w:pPr>
        <w:tabs>
          <w:tab w:val="right" w:pos="9638"/>
        </w:tabs>
        <w:ind w:right="-105"/>
        <w:rPr>
          <w:lang w:eastAsia="lt-LT"/>
        </w:rPr>
      </w:pPr>
    </w:p>
    <w:p w14:paraId="67DC0F9F" w14:textId="77777777" w:rsidR="00671537" w:rsidRDefault="00671537" w:rsidP="00F144FA">
      <w:pPr>
        <w:tabs>
          <w:tab w:val="right" w:pos="9638"/>
        </w:tabs>
        <w:ind w:right="-105"/>
        <w:rPr>
          <w:lang w:eastAsia="lt-LT"/>
        </w:rPr>
      </w:pPr>
      <w:r>
        <w:rPr>
          <w:lang w:eastAsia="lt-LT"/>
        </w:rPr>
        <w:t>Dainius Vait</w:t>
      </w:r>
      <w:r w:rsidR="00A75CDA">
        <w:rPr>
          <w:lang w:eastAsia="lt-LT"/>
        </w:rPr>
        <w:t xml:space="preserve">kus, tel. (0 440) 73 987 </w:t>
      </w:r>
    </w:p>
    <w:sectPr w:rsidR="00671537" w:rsidSect="002C0AAA">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CF0E" w14:textId="77777777" w:rsidR="00FE61E0" w:rsidRDefault="00FE61E0">
      <w:r>
        <w:separator/>
      </w:r>
    </w:p>
  </w:endnote>
  <w:endnote w:type="continuationSeparator" w:id="0">
    <w:p w14:paraId="5865FAAB" w14:textId="77777777" w:rsidR="00FE61E0" w:rsidRDefault="00FE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C4D5" w14:textId="77777777" w:rsidR="00FE61E0" w:rsidRDefault="00FE61E0">
      <w:r>
        <w:separator/>
      </w:r>
    </w:p>
  </w:footnote>
  <w:footnote w:type="continuationSeparator" w:id="0">
    <w:p w14:paraId="476DC4D3" w14:textId="77777777" w:rsidR="00FE61E0" w:rsidRDefault="00FE61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F9"/>
    <w:rsid w:val="00021F07"/>
    <w:rsid w:val="00025A86"/>
    <w:rsid w:val="0006148A"/>
    <w:rsid w:val="000640DD"/>
    <w:rsid w:val="00092B4B"/>
    <w:rsid w:val="00095AFE"/>
    <w:rsid w:val="000D7341"/>
    <w:rsid w:val="0010208C"/>
    <w:rsid w:val="001136A4"/>
    <w:rsid w:val="001157FB"/>
    <w:rsid w:val="00120D63"/>
    <w:rsid w:val="001236EA"/>
    <w:rsid w:val="00126790"/>
    <w:rsid w:val="001411DA"/>
    <w:rsid w:val="00145AE2"/>
    <w:rsid w:val="00156293"/>
    <w:rsid w:val="00156C5A"/>
    <w:rsid w:val="00160BAA"/>
    <w:rsid w:val="001637E6"/>
    <w:rsid w:val="00170842"/>
    <w:rsid w:val="001A5008"/>
    <w:rsid w:val="001B010D"/>
    <w:rsid w:val="001C3F4C"/>
    <w:rsid w:val="001C462E"/>
    <w:rsid w:val="001C6057"/>
    <w:rsid w:val="001D67D0"/>
    <w:rsid w:val="001E3B36"/>
    <w:rsid w:val="001E795D"/>
    <w:rsid w:val="001F26B5"/>
    <w:rsid w:val="001F5397"/>
    <w:rsid w:val="00221196"/>
    <w:rsid w:val="00226582"/>
    <w:rsid w:val="00253B35"/>
    <w:rsid w:val="00292320"/>
    <w:rsid w:val="002A34B1"/>
    <w:rsid w:val="002C0AAA"/>
    <w:rsid w:val="002E59EC"/>
    <w:rsid w:val="00301D99"/>
    <w:rsid w:val="00302677"/>
    <w:rsid w:val="00315CC5"/>
    <w:rsid w:val="0032021C"/>
    <w:rsid w:val="0032341A"/>
    <w:rsid w:val="00337BFD"/>
    <w:rsid w:val="00344471"/>
    <w:rsid w:val="003A1728"/>
    <w:rsid w:val="003C1270"/>
    <w:rsid w:val="003C5C47"/>
    <w:rsid w:val="004102CA"/>
    <w:rsid w:val="00413747"/>
    <w:rsid w:val="0042026A"/>
    <w:rsid w:val="00435F45"/>
    <w:rsid w:val="004452D2"/>
    <w:rsid w:val="00475667"/>
    <w:rsid w:val="00475D47"/>
    <w:rsid w:val="004834A0"/>
    <w:rsid w:val="004A3851"/>
    <w:rsid w:val="004B74A6"/>
    <w:rsid w:val="005045C3"/>
    <w:rsid w:val="00523B38"/>
    <w:rsid w:val="00526D41"/>
    <w:rsid w:val="005831F4"/>
    <w:rsid w:val="005A1C80"/>
    <w:rsid w:val="005C3A30"/>
    <w:rsid w:val="005D4A53"/>
    <w:rsid w:val="005E7857"/>
    <w:rsid w:val="00606E4A"/>
    <w:rsid w:val="006179F7"/>
    <w:rsid w:val="00640F9E"/>
    <w:rsid w:val="00671537"/>
    <w:rsid w:val="006A5D20"/>
    <w:rsid w:val="00700656"/>
    <w:rsid w:val="00732362"/>
    <w:rsid w:val="007352B1"/>
    <w:rsid w:val="00754CAD"/>
    <w:rsid w:val="00761327"/>
    <w:rsid w:val="00763463"/>
    <w:rsid w:val="00780360"/>
    <w:rsid w:val="00797A89"/>
    <w:rsid w:val="00843D3E"/>
    <w:rsid w:val="0086115D"/>
    <w:rsid w:val="00867A10"/>
    <w:rsid w:val="008A5244"/>
    <w:rsid w:val="008B0910"/>
    <w:rsid w:val="008E05BA"/>
    <w:rsid w:val="008E5BD6"/>
    <w:rsid w:val="009041FA"/>
    <w:rsid w:val="0095163B"/>
    <w:rsid w:val="00956E49"/>
    <w:rsid w:val="00986BA2"/>
    <w:rsid w:val="009D39F9"/>
    <w:rsid w:val="009E4E29"/>
    <w:rsid w:val="00A063A2"/>
    <w:rsid w:val="00A36EE7"/>
    <w:rsid w:val="00A40A27"/>
    <w:rsid w:val="00A4538B"/>
    <w:rsid w:val="00A52F9C"/>
    <w:rsid w:val="00A5627C"/>
    <w:rsid w:val="00A71B11"/>
    <w:rsid w:val="00A75CDA"/>
    <w:rsid w:val="00AA4130"/>
    <w:rsid w:val="00AC0404"/>
    <w:rsid w:val="00AC6CF6"/>
    <w:rsid w:val="00AD1C03"/>
    <w:rsid w:val="00AD6D68"/>
    <w:rsid w:val="00B000D4"/>
    <w:rsid w:val="00B10ADA"/>
    <w:rsid w:val="00B165BD"/>
    <w:rsid w:val="00B16D33"/>
    <w:rsid w:val="00B16FDB"/>
    <w:rsid w:val="00B27028"/>
    <w:rsid w:val="00B617FB"/>
    <w:rsid w:val="00B703BB"/>
    <w:rsid w:val="00B807B7"/>
    <w:rsid w:val="00BA3B0B"/>
    <w:rsid w:val="00BE46EC"/>
    <w:rsid w:val="00BF2DC8"/>
    <w:rsid w:val="00BF41AC"/>
    <w:rsid w:val="00C2139D"/>
    <w:rsid w:val="00C27782"/>
    <w:rsid w:val="00C50E0E"/>
    <w:rsid w:val="00C53500"/>
    <w:rsid w:val="00C839B9"/>
    <w:rsid w:val="00CC59D4"/>
    <w:rsid w:val="00CD32E0"/>
    <w:rsid w:val="00CE46D4"/>
    <w:rsid w:val="00D41E16"/>
    <w:rsid w:val="00D52EBA"/>
    <w:rsid w:val="00D70745"/>
    <w:rsid w:val="00D818E6"/>
    <w:rsid w:val="00DE50C9"/>
    <w:rsid w:val="00DF1948"/>
    <w:rsid w:val="00E04BD9"/>
    <w:rsid w:val="00E169EA"/>
    <w:rsid w:val="00E6468A"/>
    <w:rsid w:val="00E908D1"/>
    <w:rsid w:val="00E90B20"/>
    <w:rsid w:val="00EC5894"/>
    <w:rsid w:val="00F05BBE"/>
    <w:rsid w:val="00F144FA"/>
    <w:rsid w:val="00F157D1"/>
    <w:rsid w:val="00F23884"/>
    <w:rsid w:val="00FB2B0B"/>
    <w:rsid w:val="00FE6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DF1AA"/>
  <w15:docId w15:val="{02C903FB-806B-42C9-B393-45A5EEFBE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lang w:val="lt-LT"/>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Calibri Light" w:eastAsia="Calibri Light" w:hAnsi="Calibri Light" w:cs="Calibri Light"/>
      <w:color w:val="2E74B5"/>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link w:val="PavNR"/>
    <w:qFormat/>
    <w:rsid w:val="00636B97"/>
    <w:rPr>
      <w:sz w:val="24"/>
      <w:szCs w:val="24"/>
      <w:lang w:val="en-US"/>
    </w:rPr>
  </w:style>
  <w:style w:type="character" w:customStyle="1" w:styleId="LentelsNRDiagrama">
    <w:name w:val="Lentelės NR. Diagrama"/>
    <w:link w:val="LentelsNR"/>
    <w:qFormat/>
    <w:rsid w:val="00636B97"/>
    <w:rPr>
      <w:i/>
      <w:color w:val="BFBFBF"/>
      <w:sz w:val="24"/>
      <w:szCs w:val="24"/>
    </w:rPr>
  </w:style>
  <w:style w:type="character" w:customStyle="1" w:styleId="LentelsNrDiagrama0">
    <w:name w:val="Lentelės Nr. Diagrama"/>
    <w:qFormat/>
    <w:rsid w:val="00384540"/>
    <w:rPr>
      <w:i/>
      <w:sz w:val="24"/>
      <w:szCs w:val="24"/>
    </w:rPr>
  </w:style>
  <w:style w:type="character" w:customStyle="1" w:styleId="BBDPaveiksliukonumeracijaiDiagrama">
    <w:name w:val="BBD_Paveiksliuko numeracijai Diagrama"/>
    <w:link w:val="BBDPaveiksliukonumeracijai"/>
    <w:qFormat/>
    <w:rsid w:val="005C1C7A"/>
    <w:rPr>
      <w:rFonts w:ascii="Times New Roman" w:eastAsia="Times New Roman" w:hAnsi="Times New Roman" w:cs="Times New Roman"/>
      <w:i/>
      <w:color w:val="1F4D78"/>
      <w:sz w:val="20"/>
    </w:rPr>
  </w:style>
  <w:style w:type="character" w:customStyle="1" w:styleId="Antrat5Diagrama">
    <w:name w:val="Antraštė 5 Diagrama"/>
    <w:link w:val="Antrat5"/>
    <w:uiPriority w:val="9"/>
    <w:semiHidden/>
    <w:qFormat/>
    <w:rsid w:val="005C1C7A"/>
    <w:rPr>
      <w:rFonts w:ascii="Calibri Light" w:eastAsia="Calibri Light" w:hAnsi="Calibri Light" w:cs="Calibri Light"/>
      <w:color w:val="2E74B5"/>
    </w:rPr>
  </w:style>
  <w:style w:type="character" w:customStyle="1" w:styleId="AntratsDiagrama">
    <w:name w:val="Antraštės Diagrama"/>
    <w:link w:val="Antrats"/>
    <w:qFormat/>
    <w:rsid w:val="004712A3"/>
    <w:rPr>
      <w:rFonts w:ascii="Times New Roman" w:eastAsia="Times New Roman" w:hAnsi="Times New Roman" w:cs="Times New Roman"/>
      <w:sz w:val="24"/>
      <w:szCs w:val="24"/>
    </w:rPr>
  </w:style>
  <w:style w:type="character" w:customStyle="1" w:styleId="PoratDiagrama">
    <w:name w:val="Poraštė Diagrama"/>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Calibri" w:eastAsia="Calibri" w:hAnsi="Calibri" w:cs="Calibr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Calibri" w:eastAsia="Calibri" w:hAnsi="Calibri" w:cs="Calibri"/>
      <w:i/>
      <w:color w:val="BFBFBF"/>
    </w:rPr>
  </w:style>
  <w:style w:type="paragraph" w:customStyle="1" w:styleId="LentelsNr0">
    <w:name w:val="Lentelės Nr."/>
    <w:basedOn w:val="prastasis"/>
    <w:autoRedefine/>
    <w:qFormat/>
    <w:rsid w:val="00384540"/>
    <w:pPr>
      <w:spacing w:line="276" w:lineRule="auto"/>
      <w:ind w:hanging="360"/>
      <w:jc w:val="both"/>
    </w:pPr>
    <w:rPr>
      <w:rFonts w:ascii="Calibri" w:eastAsia="Calibri" w:hAnsi="Calibri" w:cs="Calibr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sz w:val="20"/>
    </w:rPr>
  </w:style>
  <w:style w:type="paragraph" w:styleId="Antrats">
    <w:name w:val="header"/>
    <w:basedOn w:val="prastasis"/>
    <w:link w:val="AntratsDiagrama"/>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Sraopastraipa">
    <w:name w:val="List Paragraph"/>
    <w:basedOn w:val="prastasis"/>
    <w:uiPriority w:val="34"/>
    <w:qFormat/>
    <w:rsid w:val="00025A86"/>
    <w:pPr>
      <w:ind w:left="720"/>
      <w:contextualSpacing/>
    </w:pPr>
  </w:style>
  <w:style w:type="paragraph" w:styleId="Debesliotekstas">
    <w:name w:val="Balloon Text"/>
    <w:basedOn w:val="prastasis"/>
    <w:link w:val="DebesliotekstasDiagrama"/>
    <w:uiPriority w:val="99"/>
    <w:semiHidden/>
    <w:unhideWhenUsed/>
    <w:rsid w:val="00C53500"/>
    <w:rPr>
      <w:rFonts w:ascii="Segoe UI" w:hAnsi="Segoe UI" w:cs="Segoe UI"/>
      <w:sz w:val="18"/>
      <w:szCs w:val="18"/>
    </w:rPr>
  </w:style>
  <w:style w:type="character" w:customStyle="1" w:styleId="DebesliotekstasDiagrama">
    <w:name w:val="Debesėlio tekstas Diagrama"/>
    <w:link w:val="Debesliotekstas"/>
    <w:uiPriority w:val="99"/>
    <w:semiHidden/>
    <w:rsid w:val="00C53500"/>
    <w:rPr>
      <w:rFonts w:ascii="Segoe UI" w:eastAsia="Times New Roman" w:hAnsi="Segoe UI" w:cs="Segoe UI"/>
      <w:color w:val="00000A"/>
      <w:sz w:val="18"/>
      <w:szCs w:val="18"/>
    </w:rPr>
  </w:style>
  <w:style w:type="paragraph" w:styleId="Pataisymai">
    <w:name w:val="Revision"/>
    <w:hidden/>
    <w:uiPriority w:val="99"/>
    <w:semiHidden/>
    <w:rsid w:val="00B27028"/>
    <w:rPr>
      <w:rFonts w:ascii="Times New Roman" w:eastAsia="Times New Roman" w:hAnsi="Times New Roman" w:cs="Times New Roman"/>
      <w:color w:val="00000A"/>
      <w:sz w:val="24"/>
      <w:szCs w:val="24"/>
      <w:lang w:val="lt-LT"/>
    </w:rPr>
  </w:style>
  <w:style w:type="character" w:styleId="Hipersaitas">
    <w:name w:val="Hyperlink"/>
    <w:uiPriority w:val="99"/>
    <w:unhideWhenUsed/>
    <w:rsid w:val="00C2139D"/>
    <w:rPr>
      <w:color w:val="0563C1"/>
      <w:u w:val="single"/>
    </w:rPr>
  </w:style>
  <w:style w:type="character" w:styleId="Neapdorotaspaminjimas">
    <w:name w:val="Unresolved Mention"/>
    <w:uiPriority w:val="99"/>
    <w:semiHidden/>
    <w:unhideWhenUsed/>
    <w:rsid w:val="00C2139D"/>
    <w:rPr>
      <w:color w:val="605E5C"/>
      <w:shd w:val="clear" w:color="auto" w:fill="E1DFDD"/>
    </w:rPr>
  </w:style>
  <w:style w:type="table" w:styleId="Lentelstinklelis">
    <w:name w:val="Table Grid"/>
    <w:basedOn w:val="prastojilentel"/>
    <w:uiPriority w:val="39"/>
    <w:rsid w:val="00CC5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be05769262494c4497f92626371ad1b0.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be05769262494c4497f92626371ad1b0</Template>
  <TotalTime>4</TotalTime>
  <Pages>1</Pages>
  <Words>265</Words>
  <Characters>1515</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SKUODO RAJONO SAVIVALDYBĖS VIETINĖS REIKŠMĖS KELIŲ OBJEKTŲ FINANSAVIMO 2026-2028 METŲ PRIORITETINĖS EILĖS PATVIRTINIMO</vt:lpstr>
      <vt:lpstr/>
    </vt:vector>
  </TitlesOfParts>
  <Manager>2026-02-26</Manager>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SKUODO RAJONO SAVIVALDYBĖS VIETINĖS REIKŠMĖS KELIŲ OBJEKTŲ FINANSAVIMO 2026-2028 METŲ PRIORITETINĖS EILĖS PATVIRTINIMO</dc:title>
  <dc:subject>T9-36</dc:subject>
  <dc:creator>SKUODO RAJONO SAVIVALDYBĖS TARYBA</dc:creator>
  <cp:keywords/>
  <cp:lastModifiedBy>Sadauskienė, Dalia</cp:lastModifiedBy>
  <cp:revision>3</cp:revision>
  <cp:lastPrinted>2025-12-16T09:19:00Z</cp:lastPrinted>
  <dcterms:created xsi:type="dcterms:W3CDTF">2026-08-17T08:46:00Z</dcterms:created>
  <dcterms:modified xsi:type="dcterms:W3CDTF">2026-08-17T08:48:00Z</dcterms:modified>
  <cp:category>SPRENDIMAS</cp:category>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